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6815F" w14:textId="77777777" w:rsidR="00D717D6" w:rsidRDefault="00D717D6" w:rsidP="00D71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WESTON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35DEF62" w14:textId="77777777" w:rsidR="00D717D6" w:rsidRDefault="00D717D6" w:rsidP="00D717D6">
      <w:pPr>
        <w:rPr>
          <w:rFonts w:ascii="Times New Roman" w:hAnsi="Times New Roman" w:cs="Times New Roman"/>
        </w:rPr>
      </w:pPr>
    </w:p>
    <w:p w14:paraId="65B53C38" w14:textId="77777777" w:rsidR="00D717D6" w:rsidRDefault="00D717D6" w:rsidP="00D717D6">
      <w:pPr>
        <w:rPr>
          <w:rFonts w:ascii="Times New Roman" w:hAnsi="Times New Roman" w:cs="Times New Roman"/>
        </w:rPr>
      </w:pPr>
    </w:p>
    <w:p w14:paraId="74D42454" w14:textId="77777777" w:rsidR="00D717D6" w:rsidRDefault="00D717D6" w:rsidP="00D71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Jonys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Oldland</w:t>
      </w:r>
      <w:proofErr w:type="spellEnd"/>
      <w:r>
        <w:rPr>
          <w:rFonts w:ascii="Times New Roman" w:hAnsi="Times New Roman" w:cs="Times New Roman"/>
        </w:rPr>
        <w:t>, Gloucestershire(q.v.),</w:t>
      </w:r>
    </w:p>
    <w:p w14:paraId="0982B19D" w14:textId="77777777" w:rsidR="00D717D6" w:rsidRDefault="00D717D6" w:rsidP="00D71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</w:t>
      </w:r>
      <w:proofErr w:type="spellStart"/>
      <w:r>
        <w:rPr>
          <w:rFonts w:ascii="Times New Roman" w:hAnsi="Times New Roman" w:cs="Times New Roman"/>
        </w:rPr>
        <w:t>Wylliams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Oldland</w:t>
      </w:r>
      <w:proofErr w:type="spellEnd"/>
      <w:r>
        <w:rPr>
          <w:rFonts w:ascii="Times New Roman" w:hAnsi="Times New Roman" w:cs="Times New Roman"/>
        </w:rPr>
        <w:t>(q.v.).</w:t>
      </w:r>
    </w:p>
    <w:p w14:paraId="75E49AB1" w14:textId="77777777" w:rsidR="00D717D6" w:rsidRDefault="00D717D6" w:rsidP="00D71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E0F5D27" w14:textId="77777777" w:rsidR="00D717D6" w:rsidRDefault="00D717D6" w:rsidP="00D717D6">
      <w:pPr>
        <w:rPr>
          <w:rFonts w:ascii="Times New Roman" w:hAnsi="Times New Roman" w:cs="Times New Roman"/>
        </w:rPr>
      </w:pPr>
    </w:p>
    <w:p w14:paraId="0E758DE4" w14:textId="77777777" w:rsidR="00D717D6" w:rsidRDefault="00D717D6" w:rsidP="00D717D6">
      <w:pPr>
        <w:rPr>
          <w:rFonts w:ascii="Times New Roman" w:hAnsi="Times New Roman" w:cs="Times New Roman"/>
        </w:rPr>
      </w:pPr>
    </w:p>
    <w:p w14:paraId="4ED12CCF" w14:textId="77777777" w:rsidR="00D717D6" w:rsidRDefault="00D717D6" w:rsidP="00D71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April 2019</w:t>
      </w:r>
    </w:p>
    <w:p w14:paraId="31FC6050" w14:textId="77777777" w:rsidR="006B2F86" w:rsidRPr="00E71FC3" w:rsidRDefault="00D717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47C9E" w14:textId="77777777" w:rsidR="00D717D6" w:rsidRDefault="00D717D6" w:rsidP="00E71FC3">
      <w:r>
        <w:separator/>
      </w:r>
    </w:p>
  </w:endnote>
  <w:endnote w:type="continuationSeparator" w:id="0">
    <w:p w14:paraId="5B26DF5C" w14:textId="77777777" w:rsidR="00D717D6" w:rsidRDefault="00D717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81D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79CFA" w14:textId="77777777" w:rsidR="00D717D6" w:rsidRDefault="00D717D6" w:rsidP="00E71FC3">
      <w:r>
        <w:separator/>
      </w:r>
    </w:p>
  </w:footnote>
  <w:footnote w:type="continuationSeparator" w:id="0">
    <w:p w14:paraId="06199514" w14:textId="77777777" w:rsidR="00D717D6" w:rsidRDefault="00D717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D6"/>
    <w:rsid w:val="001A7C09"/>
    <w:rsid w:val="00577BD5"/>
    <w:rsid w:val="00656CBA"/>
    <w:rsid w:val="006A1F77"/>
    <w:rsid w:val="00733BE7"/>
    <w:rsid w:val="00AB52E8"/>
    <w:rsid w:val="00B16D3F"/>
    <w:rsid w:val="00BB41AC"/>
    <w:rsid w:val="00D717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00A25"/>
  <w15:chartTrackingRefBased/>
  <w15:docId w15:val="{78CB3264-697E-4FFD-B4BD-DC572BBC7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17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2019-04-17T20:45:00Z</dcterms:created>
  <dcterms:modified xsi:type="dcterms:W3CDTF">2019-04-17T20:45:00Z</dcterms:modified>
</cp:coreProperties>
</file>